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145BBB" w:rsidRPr="00145BBB" w:rsidTr="008C3BD7">
        <w:trPr>
          <w:trHeight w:hRule="exact" w:val="907"/>
        </w:trPr>
        <w:tc>
          <w:tcPr>
            <w:tcW w:w="2881" w:type="dxa"/>
            <w:shd w:val="clear" w:color="auto" w:fill="auto"/>
          </w:tcPr>
          <w:p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36B13C0" wp14:editId="4DE1975F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279038E" wp14:editId="578A5BF1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45BBB" w:rsidRPr="00145BBB" w:rsidTr="008C3BD7">
        <w:trPr>
          <w:trHeight w:hRule="exact" w:val="113"/>
        </w:trPr>
        <w:tc>
          <w:tcPr>
            <w:tcW w:w="2881" w:type="dxa"/>
            <w:shd w:val="clear" w:color="auto" w:fill="auto"/>
          </w:tcPr>
          <w:p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45BBB" w:rsidRPr="00145BBB" w:rsidTr="008C3BD7">
        <w:tc>
          <w:tcPr>
            <w:tcW w:w="5762" w:type="dxa"/>
            <w:gridSpan w:val="2"/>
            <w:shd w:val="clear" w:color="auto" w:fill="auto"/>
          </w:tcPr>
          <w:p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:rsidR="000B6913" w:rsidRPr="000B6913" w:rsidRDefault="000B6913" w:rsidP="002F2430">
      <w:pPr>
        <w:jc w:val="both"/>
        <w:rPr>
          <w:sz w:val="18"/>
          <w:szCs w:val="18"/>
        </w:rPr>
      </w:pPr>
    </w:p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0" w:name="datoteka"/>
      <w:bookmarkEnd w:id="0"/>
    </w:p>
    <w:p w:rsidR="0008628A" w:rsidRPr="00145BBB" w:rsidRDefault="0008628A" w:rsidP="0008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PODATKI O PONUJENIH DELAVCIH</w:t>
      </w:r>
    </w:p>
    <w:p w:rsidR="00145BBB" w:rsidRPr="00145BBB" w:rsidRDefault="008E0A99" w:rsidP="00145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v postopku oddaje javnega naročila</w:t>
      </w:r>
      <w:r w:rsidR="00145BBB" w:rsidRPr="00145BBB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</w:p>
    <w:p w:rsidR="00C651C4" w:rsidRPr="00C651C4" w:rsidRDefault="008E0A99" w:rsidP="00C65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IC-VZ-</w:t>
      </w:r>
      <w:r w:rsidR="00C651C4" w:rsidRPr="00C651C4">
        <w:rPr>
          <w:rFonts w:asciiTheme="minorHAnsi" w:hAnsiTheme="minorHAnsi"/>
          <w:b/>
          <w:color w:val="00B050"/>
          <w:sz w:val="28"/>
          <w:szCs w:val="28"/>
        </w:rPr>
        <w:t>3</w:t>
      </w:r>
      <w:r>
        <w:rPr>
          <w:rFonts w:asciiTheme="minorHAnsi" w:hAnsiTheme="minorHAnsi"/>
          <w:b/>
          <w:color w:val="00B050"/>
          <w:sz w:val="28"/>
          <w:szCs w:val="28"/>
        </w:rPr>
        <w:t>5-008</w:t>
      </w:r>
      <w:r w:rsidR="00C651C4" w:rsidRPr="00C651C4">
        <w:rPr>
          <w:rFonts w:asciiTheme="minorHAnsi" w:hAnsiTheme="minorHAnsi"/>
          <w:b/>
          <w:color w:val="00B050"/>
          <w:sz w:val="28"/>
          <w:szCs w:val="28"/>
        </w:rPr>
        <w:t>/19-S</w:t>
      </w:r>
    </w:p>
    <w:p w:rsidR="002F2430" w:rsidRPr="0054519F" w:rsidRDefault="002F2430" w:rsidP="002F2430">
      <w:pPr>
        <w:jc w:val="both"/>
        <w:rPr>
          <w:color w:val="FF0000"/>
          <w:sz w:val="22"/>
          <w:szCs w:val="22"/>
        </w:rPr>
      </w:pPr>
    </w:p>
    <w:p w:rsidR="003150DB" w:rsidRPr="00173220" w:rsidRDefault="0054519F" w:rsidP="0054519F">
      <w:pPr>
        <w:spacing w:after="120"/>
        <w:jc w:val="both"/>
        <w:rPr>
          <w:rFonts w:asciiTheme="minorHAnsi" w:hAnsiTheme="minorHAnsi"/>
          <w:b/>
          <w:i/>
          <w:color w:val="000000" w:themeColor="text1"/>
          <w:sz w:val="22"/>
          <w:szCs w:val="22"/>
        </w:rPr>
      </w:pPr>
      <w:r w:rsidRPr="00173220">
        <w:rPr>
          <w:rFonts w:asciiTheme="minorHAnsi" w:hAnsiTheme="minorHAnsi"/>
          <w:b/>
          <w:i/>
          <w:color w:val="000000" w:themeColor="text1"/>
          <w:sz w:val="22"/>
          <w:szCs w:val="22"/>
        </w:rPr>
        <w:t>P</w:t>
      </w:r>
      <w:r w:rsidR="003150DB" w:rsidRPr="00173220">
        <w:rPr>
          <w:rFonts w:asciiTheme="minorHAnsi" w:hAnsiTheme="minorHAnsi"/>
          <w:b/>
          <w:i/>
          <w:color w:val="000000" w:themeColor="text1"/>
          <w:sz w:val="22"/>
          <w:szCs w:val="22"/>
        </w:rPr>
        <w:t>onudnik naj pred izpol</w:t>
      </w:r>
      <w:bookmarkStart w:id="1" w:name="_GoBack"/>
      <w:bookmarkEnd w:id="1"/>
      <w:r w:rsidR="003150DB" w:rsidRPr="00173220">
        <w:rPr>
          <w:rFonts w:asciiTheme="minorHAnsi" w:hAnsiTheme="minorHAnsi"/>
          <w:b/>
          <w:i/>
          <w:color w:val="000000" w:themeColor="text1"/>
          <w:sz w:val="22"/>
          <w:szCs w:val="22"/>
        </w:rPr>
        <w:t>njevanjem tega obrazca pazlji</w:t>
      </w:r>
      <w:r w:rsidRPr="00173220">
        <w:rPr>
          <w:rFonts w:asciiTheme="minorHAnsi" w:hAnsiTheme="minorHAnsi"/>
          <w:b/>
          <w:i/>
          <w:color w:val="000000" w:themeColor="text1"/>
          <w:sz w:val="22"/>
          <w:szCs w:val="22"/>
        </w:rPr>
        <w:t xml:space="preserve">vo prebere razdelek </w:t>
      </w:r>
      <w:proofErr w:type="spellStart"/>
      <w:r w:rsidRPr="00173220">
        <w:rPr>
          <w:rFonts w:asciiTheme="minorHAnsi" w:hAnsiTheme="minorHAnsi"/>
          <w:b/>
          <w:i/>
          <w:color w:val="000000" w:themeColor="text1"/>
          <w:sz w:val="22"/>
          <w:szCs w:val="22"/>
        </w:rPr>
        <w:t>II.b</w:t>
      </w:r>
      <w:proofErr w:type="spellEnd"/>
      <w:r w:rsidRPr="00173220">
        <w:rPr>
          <w:rFonts w:asciiTheme="minorHAnsi" w:hAnsiTheme="minorHAnsi"/>
          <w:b/>
          <w:i/>
          <w:color w:val="000000" w:themeColor="text1"/>
          <w:sz w:val="22"/>
          <w:szCs w:val="22"/>
        </w:rPr>
        <w:t xml:space="preserve"> (in V</w:t>
      </w:r>
      <w:r w:rsidR="003150DB" w:rsidRPr="00173220">
        <w:rPr>
          <w:rFonts w:asciiTheme="minorHAnsi" w:hAnsiTheme="minorHAnsi"/>
          <w:b/>
          <w:i/>
          <w:color w:val="000000" w:themeColor="text1"/>
          <w:sz w:val="22"/>
          <w:szCs w:val="22"/>
        </w:rPr>
        <w:t>I</w:t>
      </w:r>
      <w:r w:rsidR="008E0A99" w:rsidRPr="00173220">
        <w:rPr>
          <w:rFonts w:asciiTheme="minorHAnsi" w:hAnsiTheme="minorHAnsi"/>
          <w:b/>
          <w:i/>
          <w:color w:val="000000" w:themeColor="text1"/>
          <w:sz w:val="22"/>
          <w:szCs w:val="22"/>
        </w:rPr>
        <w:t>.) obrazca V</w:t>
      </w:r>
      <w:r w:rsidR="003150DB" w:rsidRPr="00173220">
        <w:rPr>
          <w:rFonts w:asciiTheme="minorHAnsi" w:hAnsiTheme="minorHAnsi"/>
          <w:b/>
          <w:i/>
          <w:color w:val="000000" w:themeColor="text1"/>
          <w:sz w:val="22"/>
          <w:szCs w:val="22"/>
        </w:rPr>
        <w:t>-0 »Povabilo k sodelovanju«.</w:t>
      </w:r>
    </w:p>
    <w:p w:rsidR="003150DB" w:rsidRPr="00173220" w:rsidRDefault="0054519F" w:rsidP="0054519F">
      <w:pPr>
        <w:spacing w:after="120"/>
        <w:jc w:val="both"/>
        <w:rPr>
          <w:rFonts w:ascii="Calibri" w:hAnsi="Calibri" w:cs="Calibri"/>
          <w:i/>
          <w:color w:val="000000" w:themeColor="text1"/>
          <w:sz w:val="22"/>
          <w:szCs w:val="22"/>
        </w:rPr>
      </w:pPr>
      <w:r w:rsidRPr="00173220">
        <w:rPr>
          <w:rFonts w:ascii="Calibri" w:hAnsi="Calibri" w:cs="Calibri"/>
          <w:i/>
          <w:color w:val="000000" w:themeColor="text1"/>
          <w:sz w:val="22"/>
          <w:szCs w:val="22"/>
        </w:rPr>
        <w:t xml:space="preserve">Tabela se </w:t>
      </w:r>
      <w:r w:rsidRPr="00173220">
        <w:rPr>
          <w:rFonts w:ascii="Calibri" w:hAnsi="Calibri" w:cs="Calibri"/>
          <w:b/>
          <w:i/>
          <w:color w:val="000000" w:themeColor="text1"/>
          <w:sz w:val="22"/>
          <w:szCs w:val="22"/>
        </w:rPr>
        <w:t>izpolni za vsak</w:t>
      </w:r>
      <w:r w:rsidR="00173220" w:rsidRPr="00173220">
        <w:rPr>
          <w:rFonts w:ascii="Calibri" w:hAnsi="Calibri" w:cs="Calibri"/>
          <w:b/>
          <w:i/>
          <w:color w:val="000000" w:themeColor="text1"/>
          <w:sz w:val="22"/>
          <w:szCs w:val="22"/>
        </w:rPr>
        <w:t>o</w:t>
      </w:r>
      <w:r w:rsidRPr="00173220">
        <w:rPr>
          <w:rFonts w:ascii="Calibri" w:hAnsi="Calibri" w:cs="Calibri"/>
          <w:b/>
          <w:i/>
          <w:color w:val="000000" w:themeColor="text1"/>
          <w:sz w:val="22"/>
          <w:szCs w:val="22"/>
        </w:rPr>
        <w:t xml:space="preserve"> ponujen</w:t>
      </w:r>
      <w:r w:rsidR="00173220" w:rsidRPr="00173220">
        <w:rPr>
          <w:rFonts w:ascii="Calibri" w:hAnsi="Calibri" w:cs="Calibri"/>
          <w:b/>
          <w:i/>
          <w:color w:val="000000" w:themeColor="text1"/>
          <w:sz w:val="22"/>
          <w:szCs w:val="22"/>
        </w:rPr>
        <w:t>o</w:t>
      </w:r>
      <w:r w:rsidRPr="00173220">
        <w:rPr>
          <w:rFonts w:ascii="Calibri" w:hAnsi="Calibri" w:cs="Calibri"/>
          <w:b/>
          <w:i/>
          <w:color w:val="000000" w:themeColor="text1"/>
          <w:sz w:val="22"/>
          <w:szCs w:val="22"/>
        </w:rPr>
        <w:t xml:space="preserve"> </w:t>
      </w:r>
      <w:r w:rsidR="00173220" w:rsidRPr="00173220">
        <w:rPr>
          <w:rFonts w:ascii="Calibri" w:hAnsi="Calibri" w:cs="Calibri"/>
          <w:b/>
          <w:i/>
          <w:color w:val="000000" w:themeColor="text1"/>
          <w:sz w:val="22"/>
          <w:szCs w:val="22"/>
        </w:rPr>
        <w:t>fizično osebo</w:t>
      </w:r>
      <w:r w:rsidRPr="00173220">
        <w:rPr>
          <w:rFonts w:ascii="Calibri" w:hAnsi="Calibri" w:cs="Calibri"/>
          <w:i/>
          <w:color w:val="000000" w:themeColor="text1"/>
          <w:sz w:val="22"/>
          <w:szCs w:val="22"/>
        </w:rPr>
        <w:t>, ki bo izvajal</w:t>
      </w:r>
      <w:r w:rsidR="00173220" w:rsidRPr="00173220">
        <w:rPr>
          <w:rFonts w:ascii="Calibri" w:hAnsi="Calibri" w:cs="Calibri"/>
          <w:i/>
          <w:color w:val="000000" w:themeColor="text1"/>
          <w:sz w:val="22"/>
          <w:szCs w:val="22"/>
        </w:rPr>
        <w:t>a</w:t>
      </w:r>
      <w:r w:rsidRPr="00173220">
        <w:rPr>
          <w:rFonts w:ascii="Calibri" w:hAnsi="Calibri" w:cs="Calibri"/>
          <w:i/>
          <w:color w:val="000000" w:themeColor="text1"/>
          <w:sz w:val="22"/>
          <w:szCs w:val="22"/>
        </w:rPr>
        <w:t xml:space="preserve"> storitve na podlagi tega naročila, posebej. Tabela se kopira v tolikšnem številu, kolikor </w:t>
      </w:r>
      <w:r w:rsidR="00173220" w:rsidRPr="00173220">
        <w:rPr>
          <w:rFonts w:ascii="Calibri" w:hAnsi="Calibri" w:cs="Calibri"/>
          <w:i/>
          <w:color w:val="000000" w:themeColor="text1"/>
          <w:sz w:val="22"/>
          <w:szCs w:val="22"/>
        </w:rPr>
        <w:t>oseb</w:t>
      </w:r>
      <w:r w:rsidRPr="00173220">
        <w:rPr>
          <w:rFonts w:ascii="Calibri" w:hAnsi="Calibri" w:cs="Calibri"/>
          <w:i/>
          <w:color w:val="000000" w:themeColor="text1"/>
          <w:sz w:val="22"/>
          <w:szCs w:val="22"/>
        </w:rPr>
        <w:t xml:space="preserve"> se ponudi.</w:t>
      </w:r>
    </w:p>
    <w:p w:rsidR="0054519F" w:rsidRPr="00173220" w:rsidRDefault="0054519F" w:rsidP="003150DB">
      <w:pPr>
        <w:jc w:val="both"/>
        <w:rPr>
          <w:rFonts w:ascii="Calibri" w:hAnsi="Calibri" w:cs="Calibri"/>
          <w:i/>
          <w:color w:val="FF0000"/>
          <w:sz w:val="22"/>
          <w:szCs w:val="22"/>
        </w:rPr>
      </w:pPr>
      <w:r w:rsidRPr="00710069">
        <w:rPr>
          <w:rFonts w:ascii="Calibri" w:hAnsi="Calibri" w:cs="Calibri"/>
          <w:b/>
          <w:i/>
          <w:color w:val="000000" w:themeColor="text1"/>
          <w:sz w:val="22"/>
          <w:szCs w:val="22"/>
        </w:rPr>
        <w:t>Obvezna priloga so dokazila</w:t>
      </w:r>
      <w:r w:rsidRPr="00710069">
        <w:rPr>
          <w:rFonts w:ascii="Calibri" w:hAnsi="Calibri" w:cs="Calibri"/>
          <w:i/>
          <w:color w:val="000000" w:themeColor="text1"/>
          <w:sz w:val="22"/>
          <w:szCs w:val="22"/>
        </w:rPr>
        <w:t xml:space="preserve"> o usposobljenosti </w:t>
      </w:r>
      <w:r w:rsidR="00710069" w:rsidRPr="00710069">
        <w:rPr>
          <w:rFonts w:ascii="Calibri" w:hAnsi="Calibri" w:cs="Calibri"/>
          <w:i/>
          <w:color w:val="000000" w:themeColor="text1"/>
          <w:sz w:val="22"/>
          <w:szCs w:val="22"/>
        </w:rPr>
        <w:t xml:space="preserve">vsake ponujene </w:t>
      </w:r>
      <w:r w:rsidRPr="00710069">
        <w:rPr>
          <w:rFonts w:ascii="Calibri" w:hAnsi="Calibri" w:cs="Calibri"/>
          <w:i/>
          <w:color w:val="000000" w:themeColor="text1"/>
          <w:sz w:val="22"/>
          <w:szCs w:val="22"/>
        </w:rPr>
        <w:t xml:space="preserve">oseb za </w:t>
      </w:r>
      <w:r w:rsidR="00710069" w:rsidRPr="00710069">
        <w:rPr>
          <w:rFonts w:ascii="Calibri" w:hAnsi="Calibri" w:cs="Calibri"/>
          <w:i/>
          <w:color w:val="000000" w:themeColor="text1"/>
          <w:sz w:val="22"/>
          <w:szCs w:val="22"/>
        </w:rPr>
        <w:t>ponujeno</w:t>
      </w:r>
      <w:r w:rsidRPr="00710069">
        <w:rPr>
          <w:rFonts w:ascii="Calibri" w:hAnsi="Calibri" w:cs="Calibri"/>
          <w:i/>
          <w:color w:val="000000" w:themeColor="text1"/>
          <w:sz w:val="22"/>
          <w:szCs w:val="22"/>
        </w:rPr>
        <w:t xml:space="preserve"> posamezno področje</w:t>
      </w:r>
      <w:r w:rsidR="00173220" w:rsidRPr="00710069">
        <w:rPr>
          <w:rFonts w:ascii="Calibri" w:hAnsi="Calibri" w:cs="Calibri"/>
          <w:i/>
          <w:color w:val="000000" w:themeColor="text1"/>
          <w:sz w:val="22"/>
          <w:szCs w:val="22"/>
        </w:rPr>
        <w:t xml:space="preserve"> (področje diskovnih podsistemov (IBM </w:t>
      </w:r>
      <w:proofErr w:type="spellStart"/>
      <w:r w:rsidR="00173220" w:rsidRPr="00710069">
        <w:rPr>
          <w:rFonts w:ascii="Calibri" w:hAnsi="Calibri" w:cs="Calibri"/>
          <w:i/>
          <w:color w:val="000000" w:themeColor="text1"/>
          <w:sz w:val="22"/>
          <w:szCs w:val="22"/>
        </w:rPr>
        <w:t>System</w:t>
      </w:r>
      <w:proofErr w:type="spellEnd"/>
      <w:r w:rsidR="00173220" w:rsidRPr="00710069">
        <w:rPr>
          <w:rFonts w:ascii="Calibri" w:hAnsi="Calibri" w:cs="Calibri"/>
          <w:i/>
          <w:color w:val="000000" w:themeColor="text1"/>
          <w:sz w:val="22"/>
          <w:szCs w:val="22"/>
        </w:rPr>
        <w:t xml:space="preserve"> </w:t>
      </w:r>
      <w:proofErr w:type="spellStart"/>
      <w:r w:rsidR="00173220" w:rsidRPr="00710069">
        <w:rPr>
          <w:rFonts w:ascii="Calibri" w:hAnsi="Calibri" w:cs="Calibri"/>
          <w:i/>
          <w:color w:val="000000" w:themeColor="text1"/>
          <w:sz w:val="22"/>
          <w:szCs w:val="22"/>
        </w:rPr>
        <w:t>storage</w:t>
      </w:r>
      <w:proofErr w:type="spellEnd"/>
      <w:r w:rsidR="00173220" w:rsidRPr="00710069">
        <w:rPr>
          <w:rFonts w:ascii="Calibri" w:hAnsi="Calibri" w:cs="Calibri"/>
          <w:i/>
          <w:color w:val="000000" w:themeColor="text1"/>
          <w:sz w:val="22"/>
          <w:szCs w:val="22"/>
        </w:rPr>
        <w:t xml:space="preserve">), </w:t>
      </w:r>
      <w:bookmarkStart w:id="2" w:name="_Hlk2166239"/>
      <w:r w:rsidR="00173220" w:rsidRPr="00710069">
        <w:rPr>
          <w:rFonts w:ascii="Calibri" w:hAnsi="Calibri" w:cs="Calibri"/>
          <w:i/>
          <w:color w:val="000000" w:themeColor="text1"/>
          <w:sz w:val="22"/>
          <w:szCs w:val="22"/>
        </w:rPr>
        <w:t xml:space="preserve">področje centralnih procesorskih enot (IBM </w:t>
      </w:r>
      <w:proofErr w:type="spellStart"/>
      <w:r w:rsidR="00173220" w:rsidRPr="00710069">
        <w:rPr>
          <w:rFonts w:ascii="Calibri" w:hAnsi="Calibri" w:cs="Calibri"/>
          <w:i/>
          <w:color w:val="000000" w:themeColor="text1"/>
          <w:sz w:val="22"/>
          <w:szCs w:val="22"/>
        </w:rPr>
        <w:t>System</w:t>
      </w:r>
      <w:proofErr w:type="spellEnd"/>
      <w:r w:rsidR="00173220" w:rsidRPr="00710069">
        <w:rPr>
          <w:rFonts w:ascii="Calibri" w:hAnsi="Calibri" w:cs="Calibri"/>
          <w:i/>
          <w:color w:val="000000" w:themeColor="text1"/>
          <w:sz w:val="22"/>
          <w:szCs w:val="22"/>
        </w:rPr>
        <w:t xml:space="preserve"> z - </w:t>
      </w:r>
      <w:proofErr w:type="spellStart"/>
      <w:r w:rsidR="00173220" w:rsidRPr="00710069">
        <w:rPr>
          <w:rFonts w:ascii="Calibri" w:hAnsi="Calibri" w:cs="Calibri"/>
          <w:i/>
          <w:color w:val="000000" w:themeColor="text1"/>
          <w:sz w:val="22"/>
          <w:szCs w:val="22"/>
        </w:rPr>
        <w:t>mainframe</w:t>
      </w:r>
      <w:proofErr w:type="spellEnd"/>
      <w:r w:rsidR="00173220" w:rsidRPr="00710069">
        <w:rPr>
          <w:rFonts w:ascii="Calibri" w:hAnsi="Calibri" w:cs="Calibri"/>
          <w:i/>
          <w:color w:val="000000" w:themeColor="text1"/>
          <w:sz w:val="22"/>
          <w:szCs w:val="22"/>
        </w:rPr>
        <w:t>)</w:t>
      </w:r>
      <w:bookmarkEnd w:id="2"/>
      <w:r w:rsidR="00173220" w:rsidRPr="00710069">
        <w:rPr>
          <w:rFonts w:ascii="Calibri" w:hAnsi="Calibri" w:cs="Calibri"/>
          <w:i/>
          <w:color w:val="000000" w:themeColor="text1"/>
          <w:sz w:val="22"/>
          <w:szCs w:val="22"/>
        </w:rPr>
        <w:t>)</w:t>
      </w:r>
      <w:r w:rsidRPr="00710069">
        <w:rPr>
          <w:rFonts w:ascii="Calibri" w:hAnsi="Calibri" w:cs="Calibri"/>
          <w:i/>
          <w:color w:val="000000" w:themeColor="text1"/>
          <w:sz w:val="22"/>
          <w:szCs w:val="22"/>
        </w:rPr>
        <w:t xml:space="preserve">, </w:t>
      </w:r>
      <w:r w:rsidRPr="00EE095E">
        <w:rPr>
          <w:rFonts w:ascii="Calibri" w:hAnsi="Calibri" w:cs="Calibri"/>
          <w:i/>
          <w:color w:val="000000" w:themeColor="text1"/>
          <w:sz w:val="22"/>
          <w:szCs w:val="22"/>
        </w:rPr>
        <w:t>izdanih s strani proizvajalca opreme</w:t>
      </w:r>
      <w:r w:rsidR="00173220" w:rsidRPr="00173220">
        <w:rPr>
          <w:rFonts w:ascii="Calibri" w:hAnsi="Calibri" w:cs="Calibri"/>
          <w:i/>
          <w:color w:val="000000" w:themeColor="text1"/>
          <w:sz w:val="22"/>
          <w:szCs w:val="22"/>
        </w:rPr>
        <w:t>.</w:t>
      </w:r>
    </w:p>
    <w:p w:rsidR="0054519F" w:rsidRPr="00173220" w:rsidRDefault="0054519F" w:rsidP="003150DB">
      <w:pPr>
        <w:jc w:val="both"/>
        <w:rPr>
          <w:rFonts w:asciiTheme="minorHAnsi" w:hAnsiTheme="minorHAnsi"/>
          <w:color w:val="FF0000"/>
          <w:sz w:val="22"/>
          <w:szCs w:val="22"/>
        </w:rPr>
      </w:pPr>
    </w:p>
    <w:p w:rsidR="008E0A99" w:rsidRDefault="00732798" w:rsidP="0008628A">
      <w:pPr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3" w:name="_Hlk2166065"/>
      <w:r w:rsidRPr="00173220">
        <w:rPr>
          <w:rFonts w:asciiTheme="minorHAnsi" w:hAnsiTheme="minorHAnsi"/>
          <w:b/>
          <w:color w:val="000000" w:themeColor="text1"/>
          <w:sz w:val="22"/>
          <w:szCs w:val="22"/>
        </w:rPr>
        <w:t>Za izvajanje</w:t>
      </w:r>
      <w:r w:rsidR="008E0A99" w:rsidRPr="00173220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54519F" w:rsidRPr="00173220">
        <w:rPr>
          <w:rFonts w:asciiTheme="minorHAnsi" w:hAnsiTheme="minorHAnsi"/>
          <w:b/>
          <w:color w:val="000000" w:themeColor="text1"/>
          <w:sz w:val="22"/>
          <w:szCs w:val="22"/>
        </w:rPr>
        <w:t>naročila ponujamo</w:t>
      </w:r>
      <w:r w:rsidR="008E0A99" w:rsidRPr="00173220">
        <w:rPr>
          <w:rFonts w:ascii="Calibri" w:hAnsi="Calibri" w:cs="Calibri"/>
          <w:b/>
          <w:color w:val="000000" w:themeColor="text1"/>
          <w:sz w:val="22"/>
          <w:szCs w:val="22"/>
        </w:rPr>
        <w:t>:</w:t>
      </w:r>
      <w:bookmarkEnd w:id="3"/>
    </w:p>
    <w:p w:rsidR="00173220" w:rsidRPr="00173220" w:rsidRDefault="00173220" w:rsidP="0008628A">
      <w:pPr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173220" w:rsidRPr="00B34DD6" w:rsidRDefault="00173220" w:rsidP="0008628A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 področje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  <w:r w:rsidRPr="00173220">
        <w:rPr>
          <w:rFonts w:asciiTheme="minorHAnsi" w:hAnsiTheme="minorHAnsi"/>
          <w:i/>
          <w:sz w:val="22"/>
          <w:szCs w:val="22"/>
        </w:rPr>
        <w:t xml:space="preserve">(opredeliti: diskovnih podsistemov in/ali </w:t>
      </w:r>
      <w:r>
        <w:rPr>
          <w:rFonts w:asciiTheme="minorHAnsi" w:hAnsiTheme="minorHAnsi"/>
          <w:i/>
          <w:sz w:val="22"/>
          <w:szCs w:val="22"/>
        </w:rPr>
        <w:t>centralnih procesorskih enot</w:t>
      </w:r>
      <w:r w:rsidRPr="00173220">
        <w:rPr>
          <w:rFonts w:asciiTheme="minorHAnsi" w:hAnsiTheme="minorHAnsi"/>
          <w:i/>
          <w:sz w:val="22"/>
          <w:szCs w:val="22"/>
        </w:rPr>
        <w:t xml:space="preserve">)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134"/>
        <w:gridCol w:w="1701"/>
        <w:gridCol w:w="1559"/>
        <w:gridCol w:w="1843"/>
      </w:tblGrid>
      <w:tr w:rsidR="0008628A" w:rsidRPr="00B34DD6" w:rsidTr="00450121">
        <w:trPr>
          <w:trHeight w:val="510"/>
        </w:trPr>
        <w:tc>
          <w:tcPr>
            <w:tcW w:w="4111" w:type="dxa"/>
            <w:gridSpan w:val="2"/>
            <w:shd w:val="clear" w:color="auto" w:fill="C6E6A2"/>
            <w:vAlign w:val="center"/>
          </w:tcPr>
          <w:p w:rsidR="0008628A" w:rsidRPr="000F1FAD" w:rsidRDefault="0008628A" w:rsidP="0008628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 delavca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08628A" w:rsidRPr="00B34DD6" w:rsidRDefault="0008628A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4" w:name="Besedilo1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08628A" w:rsidRPr="00B34DD6" w:rsidTr="00450121">
        <w:trPr>
          <w:trHeight w:val="510"/>
        </w:trPr>
        <w:tc>
          <w:tcPr>
            <w:tcW w:w="4111" w:type="dxa"/>
            <w:gridSpan w:val="2"/>
            <w:shd w:val="clear" w:color="auto" w:fill="C6E6A2"/>
            <w:vAlign w:val="center"/>
          </w:tcPr>
          <w:p w:rsidR="0008628A" w:rsidRPr="00B34DD6" w:rsidRDefault="0008628A" w:rsidP="000F1FAD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Stopnja in smer strok</w:t>
            </w:r>
            <w:r w:rsidR="000B47A4">
              <w:rPr>
                <w:rFonts w:asciiTheme="minorHAnsi" w:hAnsiTheme="minorHAnsi"/>
                <w:sz w:val="22"/>
                <w:szCs w:val="22"/>
              </w:rPr>
              <w:t>.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 xml:space="preserve"> izobrazbe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08628A" w:rsidRPr="00B34DD6" w:rsidRDefault="0008628A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5" w:name="Besedilo2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5"/>
          </w:p>
        </w:tc>
      </w:tr>
      <w:tr w:rsidR="0008628A" w:rsidRPr="00B34DD6" w:rsidTr="00450121">
        <w:trPr>
          <w:trHeight w:val="510"/>
        </w:trPr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08628A" w:rsidRPr="00B34DD6" w:rsidRDefault="0008628A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Zaposlen pri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08628A" w:rsidRPr="00B34DD6" w:rsidRDefault="0008628A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6" w:name="Besedilo3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6"/>
          </w:p>
        </w:tc>
      </w:tr>
      <w:tr w:rsidR="0008628A" w:rsidRPr="00B34DD6" w:rsidTr="00450121">
        <w:trPr>
          <w:trHeight w:val="510"/>
        </w:trPr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14366A" w:rsidRDefault="0008628A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 xml:space="preserve">Aktivno obvladanje slovenskega jezika </w:t>
            </w:r>
          </w:p>
          <w:p w:rsidR="0008628A" w:rsidRPr="00B34DD6" w:rsidRDefault="0008628A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08628A" w:rsidRPr="00B34DD6" w:rsidRDefault="0008628A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7" w:name="Besedilo4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7"/>
          </w:p>
        </w:tc>
      </w:tr>
      <w:tr w:rsidR="00732798" w:rsidRPr="00B34DD6" w:rsidTr="00450121">
        <w:trPr>
          <w:trHeight w:val="556"/>
        </w:trPr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F914B5" w:rsidRPr="000F1FAD" w:rsidRDefault="000B47A4" w:rsidP="00450121">
            <w:pPr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4B6582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Navedba </w:t>
            </w:r>
            <w:r w:rsidR="00450121" w:rsidRPr="004B6582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usposobljenosti </w:t>
            </w:r>
            <w:r w:rsidR="008F5D1A" w:rsidRPr="004B6582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za izvajanje</w:t>
            </w:r>
            <w:r w:rsidRPr="004B6582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r w:rsidR="008E0A99" w:rsidRPr="004B6582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vzdrževanja</w:t>
            </w:r>
            <w:r w:rsidR="00450121" w:rsidRPr="004B6582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predmetne</w:t>
            </w:r>
            <w:r w:rsidRPr="004B6582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IBM opreme</w:t>
            </w:r>
            <w:r w:rsidR="004849B8" w:rsidRPr="004B6582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r w:rsidR="004849B8" w:rsidRPr="004B6582">
              <w:rPr>
                <w:rFonts w:asciiTheme="minorHAnsi" w:hAnsiTheme="minorHAnsi"/>
                <w:i/>
                <w:color w:val="000000" w:themeColor="text1"/>
                <w:sz w:val="22"/>
                <w:szCs w:val="22"/>
              </w:rPr>
              <w:t>(op</w:t>
            </w:r>
            <w:r w:rsidR="0015673B" w:rsidRPr="004B6582">
              <w:rPr>
                <w:rFonts w:asciiTheme="minorHAnsi" w:hAnsiTheme="minorHAnsi"/>
                <w:i/>
                <w:color w:val="000000" w:themeColor="text1"/>
                <w:sz w:val="22"/>
                <w:szCs w:val="22"/>
              </w:rPr>
              <w:t>redeliti po področju</w:t>
            </w:r>
            <w:r w:rsidR="00450121" w:rsidRPr="004B6582">
              <w:rPr>
                <w:rFonts w:asciiTheme="minorHAnsi" w:hAnsiTheme="minorHAnsi"/>
                <w:i/>
                <w:color w:val="000000" w:themeColor="text1"/>
                <w:sz w:val="22"/>
                <w:szCs w:val="22"/>
              </w:rPr>
              <w:t>: diskovni podsistemi in/ali centralne procesorske enote</w:t>
            </w:r>
            <w:r w:rsidR="004849B8" w:rsidRPr="004B6582">
              <w:rPr>
                <w:rFonts w:asciiTheme="minorHAnsi" w:hAnsiTheme="minorHAnsi"/>
                <w:i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732798" w:rsidRPr="00B34DD6" w:rsidRDefault="00732798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8628A" w:rsidRPr="00B34DD6" w:rsidTr="00450121">
        <w:trPr>
          <w:trHeight w:val="510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08628A" w:rsidRPr="00B34DD6" w:rsidRDefault="0008628A" w:rsidP="00CD7B65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Delovne izkušnje</w:t>
            </w:r>
            <w:r w:rsidR="0014366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E0A99" w:rsidRPr="00450121">
              <w:rPr>
                <w:rFonts w:asciiTheme="minorHAnsi" w:hAnsiTheme="minorHAnsi"/>
                <w:b/>
                <w:sz w:val="22"/>
                <w:szCs w:val="22"/>
              </w:rPr>
              <w:t>v letih</w:t>
            </w:r>
            <w:r w:rsidRPr="0001024C"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08628A" w:rsidRPr="00B34DD6" w:rsidRDefault="0008628A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Skupno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628A" w:rsidRPr="00B34DD6" w:rsidRDefault="0008628A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8" w:name="Besedilo5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08628A" w:rsidRPr="00B34DD6" w:rsidRDefault="0008628A" w:rsidP="0045012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64222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Pri </w:t>
            </w:r>
            <w:r w:rsidR="00450121" w:rsidRPr="00464222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trenutnem delodajalcu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628A" w:rsidRPr="00B34DD6" w:rsidRDefault="0008628A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9" w:name="Besedilo6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9"/>
          </w:p>
        </w:tc>
      </w:tr>
      <w:tr w:rsidR="000B47A4" w:rsidRPr="00B34DD6" w:rsidTr="004849B8">
        <w:trPr>
          <w:trHeight w:val="557"/>
        </w:trPr>
        <w:tc>
          <w:tcPr>
            <w:tcW w:w="9214" w:type="dxa"/>
            <w:gridSpan w:val="5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0B47A4" w:rsidRPr="00B34DD6" w:rsidRDefault="000B47A4" w:rsidP="0008628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  <w:p w:rsidR="000B47A4" w:rsidRPr="00B34DD6" w:rsidRDefault="000B47A4" w:rsidP="0001024C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34DD6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</w:t>
            </w:r>
            <w:r>
              <w:rPr>
                <w:rFonts w:asciiTheme="minorHAnsi" w:hAnsiTheme="minorHAnsi"/>
                <w:sz w:val="20"/>
                <w:szCs w:val="20"/>
              </w:rPr>
              <w:t>e</w:t>
            </w:r>
            <w:r w:rsidRPr="00B34DD6">
              <w:rPr>
                <w:rFonts w:asciiTheme="minorHAnsi" w:hAnsiTheme="minorHAnsi"/>
                <w:sz w:val="20"/>
                <w:szCs w:val="20"/>
              </w:rPr>
              <w:t xml:space="preserve">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pošte</w:t>
            </w:r>
          </w:p>
        </w:tc>
      </w:tr>
      <w:tr w:rsidR="000B47A4" w:rsidRPr="00B34DD6" w:rsidTr="0014366A">
        <w:trPr>
          <w:trHeight w:val="1036"/>
        </w:trPr>
        <w:tc>
          <w:tcPr>
            <w:tcW w:w="2977" w:type="dxa"/>
            <w:shd w:val="clear" w:color="auto" w:fill="C6E6A2"/>
            <w:vAlign w:val="center"/>
          </w:tcPr>
          <w:p w:rsidR="0014366A" w:rsidRDefault="000B47A4" w:rsidP="00F914B5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sz w:val="22"/>
                <w:szCs w:val="22"/>
              </w:rPr>
            </w:pPr>
            <w:r w:rsidRPr="0014366A">
              <w:rPr>
                <w:rFonts w:asciiTheme="minorHAnsi" w:hAnsiTheme="minorHAnsi"/>
                <w:sz w:val="22"/>
                <w:szCs w:val="22"/>
              </w:rPr>
              <w:t xml:space="preserve">Izkušnje </w:t>
            </w:r>
            <w:r w:rsidR="0054519F">
              <w:rPr>
                <w:rFonts w:asciiTheme="minorHAnsi" w:hAnsiTheme="minorHAnsi"/>
                <w:sz w:val="22"/>
                <w:szCs w:val="22"/>
              </w:rPr>
              <w:t>s področja</w:t>
            </w:r>
            <w:r w:rsidRPr="0014366A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0B47A4" w:rsidRPr="0014366A" w:rsidRDefault="000B47A4" w:rsidP="00F914B5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sz w:val="22"/>
                <w:szCs w:val="22"/>
              </w:rPr>
            </w:pPr>
            <w:r w:rsidRPr="0014366A">
              <w:rPr>
                <w:rFonts w:asciiTheme="minorHAnsi" w:hAnsiTheme="minorHAnsi"/>
                <w:b/>
                <w:sz w:val="22"/>
                <w:szCs w:val="22"/>
              </w:rPr>
              <w:t xml:space="preserve">diskovnih podsistemov (IBM </w:t>
            </w:r>
            <w:proofErr w:type="spellStart"/>
            <w:r w:rsidRPr="0014366A">
              <w:rPr>
                <w:rFonts w:asciiTheme="minorHAnsi" w:hAnsiTheme="minorHAnsi"/>
                <w:b/>
                <w:sz w:val="22"/>
                <w:szCs w:val="22"/>
              </w:rPr>
              <w:t>System</w:t>
            </w:r>
            <w:proofErr w:type="spellEnd"/>
            <w:r w:rsidRPr="0014366A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14366A">
              <w:rPr>
                <w:rFonts w:asciiTheme="minorHAnsi" w:hAnsiTheme="minorHAnsi"/>
                <w:b/>
                <w:sz w:val="22"/>
                <w:szCs w:val="22"/>
              </w:rPr>
              <w:t>storage</w:t>
            </w:r>
            <w:proofErr w:type="spellEnd"/>
            <w:r w:rsidRPr="0014366A">
              <w:rPr>
                <w:rFonts w:asciiTheme="minorHAnsi" w:hAnsiTheme="minorHAnsi"/>
                <w:b/>
                <w:sz w:val="22"/>
                <w:szCs w:val="22"/>
              </w:rPr>
              <w:t>)</w:t>
            </w:r>
          </w:p>
        </w:tc>
        <w:tc>
          <w:tcPr>
            <w:tcW w:w="6237" w:type="dxa"/>
            <w:gridSpan w:val="4"/>
            <w:shd w:val="clear" w:color="auto" w:fill="auto"/>
            <w:vAlign w:val="center"/>
          </w:tcPr>
          <w:p w:rsidR="000B47A4" w:rsidRPr="00B34DD6" w:rsidRDefault="000B47A4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10" w:name="Besedilo8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10"/>
          </w:p>
        </w:tc>
      </w:tr>
      <w:tr w:rsidR="004849B8" w:rsidRPr="00B34DD6" w:rsidTr="0014366A">
        <w:trPr>
          <w:trHeight w:val="1021"/>
        </w:trPr>
        <w:tc>
          <w:tcPr>
            <w:tcW w:w="2977" w:type="dxa"/>
            <w:shd w:val="clear" w:color="auto" w:fill="C6E6A2"/>
            <w:vAlign w:val="center"/>
          </w:tcPr>
          <w:p w:rsidR="0054519F" w:rsidRDefault="004849B8" w:rsidP="0054519F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sz w:val="22"/>
                <w:szCs w:val="22"/>
              </w:rPr>
            </w:pPr>
            <w:r w:rsidRPr="0014366A">
              <w:rPr>
                <w:rFonts w:asciiTheme="minorHAnsi" w:hAnsiTheme="minorHAnsi"/>
                <w:sz w:val="22"/>
                <w:szCs w:val="22"/>
              </w:rPr>
              <w:t xml:space="preserve">Izkušnje </w:t>
            </w:r>
            <w:r w:rsidR="0054519F">
              <w:rPr>
                <w:rFonts w:asciiTheme="minorHAnsi" w:hAnsiTheme="minorHAnsi"/>
                <w:sz w:val="22"/>
                <w:szCs w:val="22"/>
              </w:rPr>
              <w:t>s</w:t>
            </w:r>
            <w:r w:rsidRPr="0014366A">
              <w:rPr>
                <w:rFonts w:asciiTheme="minorHAnsi" w:hAnsiTheme="minorHAnsi"/>
                <w:sz w:val="22"/>
                <w:szCs w:val="22"/>
              </w:rPr>
              <w:t xml:space="preserve"> področj</w:t>
            </w:r>
            <w:r w:rsidR="0054519F">
              <w:rPr>
                <w:rFonts w:asciiTheme="minorHAnsi" w:hAnsiTheme="minorHAnsi"/>
                <w:sz w:val="22"/>
                <w:szCs w:val="22"/>
              </w:rPr>
              <w:t>a</w:t>
            </w:r>
            <w:r w:rsidRPr="0014366A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4849B8" w:rsidRPr="0014366A" w:rsidRDefault="004849B8" w:rsidP="0054519F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sz w:val="22"/>
                <w:szCs w:val="22"/>
              </w:rPr>
            </w:pPr>
            <w:r w:rsidRPr="0014366A">
              <w:rPr>
                <w:rFonts w:ascii="Calibri" w:hAnsi="Calibri" w:cs="Calibri"/>
                <w:b/>
                <w:sz w:val="22"/>
                <w:szCs w:val="22"/>
              </w:rPr>
              <w:t xml:space="preserve">centralnih procesorskih enot (IBM </w:t>
            </w:r>
            <w:proofErr w:type="spellStart"/>
            <w:r w:rsidRPr="0014366A">
              <w:rPr>
                <w:rFonts w:ascii="Calibri" w:hAnsi="Calibri" w:cs="Calibri"/>
                <w:b/>
                <w:sz w:val="22"/>
                <w:szCs w:val="22"/>
              </w:rPr>
              <w:t>System</w:t>
            </w:r>
            <w:proofErr w:type="spellEnd"/>
            <w:r w:rsidRPr="0014366A">
              <w:rPr>
                <w:rFonts w:ascii="Calibri" w:hAnsi="Calibri" w:cs="Calibri"/>
                <w:b/>
                <w:sz w:val="22"/>
                <w:szCs w:val="22"/>
              </w:rPr>
              <w:t xml:space="preserve"> z - </w:t>
            </w:r>
            <w:proofErr w:type="spellStart"/>
            <w:r w:rsidRPr="0014366A">
              <w:rPr>
                <w:rFonts w:ascii="Calibri" w:hAnsi="Calibri" w:cs="Calibri"/>
                <w:b/>
                <w:sz w:val="22"/>
                <w:szCs w:val="22"/>
              </w:rPr>
              <w:t>mainframe</w:t>
            </w:r>
            <w:proofErr w:type="spellEnd"/>
            <w:r w:rsidRPr="0014366A">
              <w:rPr>
                <w:rFonts w:ascii="Calibri" w:hAnsi="Calibri" w:cs="Calibri"/>
                <w:b/>
                <w:sz w:val="22"/>
                <w:szCs w:val="22"/>
              </w:rPr>
              <w:t>)</w:t>
            </w:r>
          </w:p>
        </w:tc>
        <w:tc>
          <w:tcPr>
            <w:tcW w:w="6237" w:type="dxa"/>
            <w:gridSpan w:val="4"/>
            <w:shd w:val="clear" w:color="auto" w:fill="auto"/>
            <w:vAlign w:val="center"/>
          </w:tcPr>
          <w:p w:rsidR="004849B8" w:rsidRPr="00B34DD6" w:rsidRDefault="004849B8" w:rsidP="004849B8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ED2F82" w:rsidRPr="00ED2F82" w:rsidRDefault="00155905" w:rsidP="00027CC0">
      <w:pPr>
        <w:rPr>
          <w:rFonts w:ascii="Calibri" w:hAnsi="Calibri" w:cs="Calibri"/>
          <w:color w:val="000000"/>
          <w:sz w:val="20"/>
          <w:szCs w:val="20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</w:t>
      </w:r>
      <w:r w:rsidR="0014366A">
        <w:rPr>
          <w:rFonts w:asciiTheme="minorHAnsi" w:hAnsiTheme="minorHAnsi"/>
          <w:sz w:val="22"/>
          <w:szCs w:val="22"/>
        </w:rPr>
        <w:tab/>
      </w:r>
    </w:p>
    <w:sectPr w:rsidR="00ED2F82" w:rsidRPr="00ED2F82" w:rsidSect="0014366A">
      <w:headerReference w:type="default" r:id="rId11"/>
      <w:footerReference w:type="default" r:id="rId12"/>
      <w:pgSz w:w="11906" w:h="16838"/>
      <w:pgMar w:top="1418" w:right="1247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220" w:rsidRDefault="00173220" w:rsidP="002F2430">
      <w:r>
        <w:separator/>
      </w:r>
    </w:p>
  </w:endnote>
  <w:endnote w:type="continuationSeparator" w:id="0">
    <w:p w:rsidR="00173220" w:rsidRDefault="00173220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73220" w:rsidRPr="002F2430" w:rsidRDefault="00173220" w:rsidP="004849B8">
            <w:pPr>
              <w:pStyle w:val="Noga"/>
              <w:pBdr>
                <w:top w:val="single" w:sz="4" w:space="1" w:color="auto"/>
              </w:pBdr>
              <w:tabs>
                <w:tab w:val="clear" w:pos="4536"/>
                <w:tab w:val="center" w:pos="4678"/>
              </w:tabs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EE095E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EE095E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173220" w:rsidRPr="002F2430" w:rsidRDefault="00173220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220" w:rsidRDefault="00173220" w:rsidP="002F2430">
      <w:r>
        <w:separator/>
      </w:r>
    </w:p>
  </w:footnote>
  <w:footnote w:type="continuationSeparator" w:id="0">
    <w:p w:rsidR="00173220" w:rsidRDefault="00173220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220" w:rsidRPr="002F2430" w:rsidRDefault="00173220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V-4b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Podatki o ponujenih delavcih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1024C"/>
    <w:rsid w:val="00025C23"/>
    <w:rsid w:val="00027CC0"/>
    <w:rsid w:val="00037422"/>
    <w:rsid w:val="0008628A"/>
    <w:rsid w:val="00090B9D"/>
    <w:rsid w:val="000975DD"/>
    <w:rsid w:val="000B47A4"/>
    <w:rsid w:val="000B6913"/>
    <w:rsid w:val="000D02F4"/>
    <w:rsid w:val="000F1FAD"/>
    <w:rsid w:val="001357AF"/>
    <w:rsid w:val="0014366A"/>
    <w:rsid w:val="001451F8"/>
    <w:rsid w:val="00145BBB"/>
    <w:rsid w:val="00155905"/>
    <w:rsid w:val="0015673B"/>
    <w:rsid w:val="00173220"/>
    <w:rsid w:val="001A55BB"/>
    <w:rsid w:val="001D2840"/>
    <w:rsid w:val="0022282F"/>
    <w:rsid w:val="002A7D2A"/>
    <w:rsid w:val="002C49D7"/>
    <w:rsid w:val="002F2430"/>
    <w:rsid w:val="003150DB"/>
    <w:rsid w:val="003461DF"/>
    <w:rsid w:val="00372D19"/>
    <w:rsid w:val="00373FAC"/>
    <w:rsid w:val="003E7A53"/>
    <w:rsid w:val="003F1BCC"/>
    <w:rsid w:val="00446566"/>
    <w:rsid w:val="00450121"/>
    <w:rsid w:val="00464222"/>
    <w:rsid w:val="004849B8"/>
    <w:rsid w:val="004A120A"/>
    <w:rsid w:val="004A5C14"/>
    <w:rsid w:val="004B6582"/>
    <w:rsid w:val="004D1ECF"/>
    <w:rsid w:val="0054519F"/>
    <w:rsid w:val="005735B6"/>
    <w:rsid w:val="005E47D3"/>
    <w:rsid w:val="006806D7"/>
    <w:rsid w:val="006A60E2"/>
    <w:rsid w:val="00702FAD"/>
    <w:rsid w:val="00710069"/>
    <w:rsid w:val="00711949"/>
    <w:rsid w:val="00732798"/>
    <w:rsid w:val="0077040F"/>
    <w:rsid w:val="007802A9"/>
    <w:rsid w:val="0079705F"/>
    <w:rsid w:val="007D296A"/>
    <w:rsid w:val="00815B34"/>
    <w:rsid w:val="0083679F"/>
    <w:rsid w:val="00836A92"/>
    <w:rsid w:val="00850132"/>
    <w:rsid w:val="00894F75"/>
    <w:rsid w:val="008A279A"/>
    <w:rsid w:val="008C3BD7"/>
    <w:rsid w:val="008E0A99"/>
    <w:rsid w:val="008F5D1A"/>
    <w:rsid w:val="00927ACE"/>
    <w:rsid w:val="00963DD8"/>
    <w:rsid w:val="009A6FEA"/>
    <w:rsid w:val="009E3F98"/>
    <w:rsid w:val="00A01C59"/>
    <w:rsid w:val="00A36959"/>
    <w:rsid w:val="00A5488A"/>
    <w:rsid w:val="00A76381"/>
    <w:rsid w:val="00B25FB9"/>
    <w:rsid w:val="00B34DD6"/>
    <w:rsid w:val="00B73BF4"/>
    <w:rsid w:val="00BE4A17"/>
    <w:rsid w:val="00C25AC7"/>
    <w:rsid w:val="00C651C4"/>
    <w:rsid w:val="00C939EA"/>
    <w:rsid w:val="00C95EDD"/>
    <w:rsid w:val="00CD7B65"/>
    <w:rsid w:val="00CF6E7E"/>
    <w:rsid w:val="00D0296C"/>
    <w:rsid w:val="00D049BA"/>
    <w:rsid w:val="00D13E7C"/>
    <w:rsid w:val="00D37C93"/>
    <w:rsid w:val="00D94373"/>
    <w:rsid w:val="00DC5BE5"/>
    <w:rsid w:val="00DE0A39"/>
    <w:rsid w:val="00DF5E5E"/>
    <w:rsid w:val="00E855DD"/>
    <w:rsid w:val="00ED2F82"/>
    <w:rsid w:val="00EE095E"/>
    <w:rsid w:val="00F73BA9"/>
    <w:rsid w:val="00F82C0F"/>
    <w:rsid w:val="00F914B5"/>
    <w:rsid w:val="00FE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5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26B0F-C42A-4985-A7B3-7E10ACF4E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F4D6813F.dotm</Template>
  <TotalTime>72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Romana Spruk</cp:lastModifiedBy>
  <cp:revision>13</cp:revision>
  <cp:lastPrinted>2018-09-26T10:21:00Z</cp:lastPrinted>
  <dcterms:created xsi:type="dcterms:W3CDTF">2019-02-06T12:53:00Z</dcterms:created>
  <dcterms:modified xsi:type="dcterms:W3CDTF">2019-04-10T06:58:00Z</dcterms:modified>
</cp:coreProperties>
</file>